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6EC9C" w14:textId="77777777" w:rsidR="00C62DCF" w:rsidRPr="008642EC" w:rsidRDefault="00C62DCF" w:rsidP="00C62DC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BB014C9" w14:textId="77777777" w:rsidR="00C62DCF" w:rsidRDefault="00C62DCF" w:rsidP="00C62DCF">
      <w:pPr>
        <w:pStyle w:val="BasicParagraph"/>
        <w:suppressAutoHyphens/>
        <w:spacing w:line="240" w:lineRule="auto"/>
        <w:rPr>
          <w:rFonts w:ascii="Times New Roman" w:hAnsi="Times New Roman" w:cs="Times New Roman"/>
          <w:b/>
          <w:bCs/>
          <w:color w:val="000000" w:themeColor="text1"/>
          <w:sz w:val="21"/>
          <w:szCs w:val="21"/>
        </w:rPr>
      </w:pPr>
    </w:p>
    <w:p w14:paraId="4D1A1D03" w14:textId="77777777" w:rsidR="00C62DCF" w:rsidRPr="00582653" w:rsidRDefault="00C62DCF" w:rsidP="00C62DC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DD7EC8E" w14:textId="77777777" w:rsidR="00C62DCF" w:rsidRDefault="00C62DCF" w:rsidP="00C62D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9AF613" w14:textId="77777777" w:rsidR="00C62DCF" w:rsidRDefault="00C62DCF" w:rsidP="00C62DC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6DF25B8" w14:textId="77777777" w:rsidR="00C62DCF" w:rsidRPr="00582653" w:rsidRDefault="00C62DCF" w:rsidP="00C62DC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FD2B71E" wp14:editId="11C7D2F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9B6F67C" w14:textId="3D5AE461" w:rsidR="00C62DCF" w:rsidRDefault="00C62DCF" w:rsidP="00C62D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Project scope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B1AC971" w14:textId="77777777" w:rsidR="00C62DCF" w:rsidRDefault="00C62DCF" w:rsidP="00C62DC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DAEB817" w14:textId="77777777" w:rsidR="00C62DCF" w:rsidRPr="00582653" w:rsidRDefault="00C62DCF" w:rsidP="00C62D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2D8FB22" w14:textId="77777777" w:rsidR="00C62DCF" w:rsidRPr="00582653" w:rsidRDefault="00C62DCF" w:rsidP="00C62D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9272AB4" w14:textId="77777777" w:rsidR="00C62DCF" w:rsidRPr="008642EC" w:rsidRDefault="00C62DCF" w:rsidP="00C62DCF">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E9E360D" w14:textId="77777777" w:rsidR="00C62DCF" w:rsidRPr="008642EC" w:rsidRDefault="00C62DCF" w:rsidP="00C62DCF">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68C5176" w14:textId="77777777" w:rsidR="00C62DCF" w:rsidRPr="00582653" w:rsidRDefault="00C62DCF" w:rsidP="00C62D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01DF34F" w14:textId="77777777" w:rsidR="00C62DCF" w:rsidRPr="008642EC" w:rsidRDefault="00C62DCF" w:rsidP="00C62DCF">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80BF690" w14:textId="77777777" w:rsidR="00C62DCF" w:rsidRPr="008642EC" w:rsidRDefault="00C62DCF" w:rsidP="00C62DCF">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DFEDC7C" w14:textId="77777777" w:rsidR="00C62DCF" w:rsidRPr="00582653" w:rsidRDefault="00C62DCF" w:rsidP="00C62DCF">
      <w:pPr>
        <w:pStyle w:val="BasicParagraph"/>
        <w:suppressAutoHyphens/>
        <w:spacing w:line="240" w:lineRule="auto"/>
        <w:rPr>
          <w:rFonts w:ascii="Times New Roman" w:hAnsi="Times New Roman" w:cs="Times New Roman"/>
          <w:color w:val="000000" w:themeColor="text1"/>
          <w:sz w:val="21"/>
          <w:szCs w:val="21"/>
        </w:rPr>
      </w:pPr>
    </w:p>
    <w:p w14:paraId="155D69A6" w14:textId="77777777" w:rsidR="00C62DCF" w:rsidRPr="00582653" w:rsidRDefault="00C62DCF" w:rsidP="00C62DC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BAACEA9" w14:textId="77777777" w:rsidR="00C62DCF" w:rsidRDefault="00C62DCF" w:rsidP="00C62D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2C6FC91" w14:textId="77777777" w:rsidR="00C62DCF" w:rsidRDefault="00C62DCF" w:rsidP="00C62DCF">
      <w:pPr>
        <w:pStyle w:val="BasicParagraph"/>
        <w:suppressAutoHyphens/>
        <w:spacing w:line="240" w:lineRule="auto"/>
        <w:ind w:left="720"/>
        <w:rPr>
          <w:rFonts w:ascii="Times New Roman" w:hAnsi="Times New Roman" w:cs="Times New Roman"/>
          <w:color w:val="000000" w:themeColor="text1"/>
          <w:sz w:val="21"/>
          <w:szCs w:val="21"/>
        </w:rPr>
      </w:pPr>
    </w:p>
    <w:p w14:paraId="46D411FB" w14:textId="77777777" w:rsidR="00C62DCF" w:rsidRDefault="00C62DCF" w:rsidP="00C62D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0C292B7" w14:textId="77777777" w:rsidR="00C62DCF" w:rsidRDefault="00C62DCF" w:rsidP="00C62DCF">
      <w:pPr>
        <w:pStyle w:val="BasicParagraph"/>
        <w:suppressAutoHyphens/>
        <w:spacing w:line="240" w:lineRule="auto"/>
        <w:ind w:left="1440"/>
        <w:rPr>
          <w:rFonts w:ascii="Times New Roman" w:hAnsi="Times New Roman" w:cs="Times New Roman"/>
          <w:color w:val="000000" w:themeColor="text1"/>
          <w:sz w:val="21"/>
          <w:szCs w:val="21"/>
        </w:rPr>
      </w:pPr>
    </w:p>
    <w:p w14:paraId="538349BA" w14:textId="77777777" w:rsidR="00C62DCF" w:rsidRDefault="00C62DCF" w:rsidP="00C62D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EB036D7" w14:textId="77777777" w:rsidR="00C62DCF" w:rsidRDefault="00C62DCF" w:rsidP="00C62DCF">
      <w:pPr>
        <w:pStyle w:val="BasicParagraph"/>
        <w:suppressAutoHyphens/>
        <w:spacing w:line="240" w:lineRule="auto"/>
        <w:ind w:left="1440"/>
        <w:rPr>
          <w:rFonts w:ascii="Times New Roman" w:hAnsi="Times New Roman" w:cs="Times New Roman"/>
          <w:color w:val="000000" w:themeColor="text1"/>
          <w:sz w:val="21"/>
          <w:szCs w:val="21"/>
        </w:rPr>
      </w:pPr>
    </w:p>
    <w:p w14:paraId="7934C0E0" w14:textId="77777777" w:rsidR="00C62DCF" w:rsidRDefault="00C62DCF" w:rsidP="00C62DC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83D6D83" w14:textId="77777777" w:rsidR="00C62DCF" w:rsidRDefault="00C62DCF">
      <w:pPr>
        <w:spacing w:before="0" w:after="160" w:line="259" w:lineRule="auto"/>
        <w:rPr>
          <w:i/>
          <w:iCs/>
          <w:color w:val="0076AF" w:themeColor="accent1"/>
          <w:sz w:val="18"/>
          <w:szCs w:val="18"/>
        </w:rPr>
      </w:pPr>
      <w:bookmarkStart w:id="0" w:name="_GoBack"/>
      <w:bookmarkEnd w:id="0"/>
      <w:r>
        <w:br w:type="page"/>
      </w:r>
    </w:p>
    <w:p w14:paraId="67D837C6" w14:textId="0CF61983" w:rsidR="009E74AB" w:rsidRPr="004261F1" w:rsidRDefault="009E74AB" w:rsidP="00CA0D2F">
      <w:pPr>
        <w:pStyle w:val="Caption"/>
      </w:pPr>
      <w:r w:rsidRPr="004261F1">
        <w:lastRenderedPageBreak/>
        <w:t xml:space="preserve">When you have completed the </w:t>
      </w:r>
      <w:r>
        <w:t>project</w:t>
      </w:r>
      <w:r w:rsidRPr="004261F1">
        <w:t xml:space="preserve"> template, </w:t>
      </w:r>
    </w:p>
    <w:p w14:paraId="6CE0985E" w14:textId="77777777" w:rsidR="009E74AB" w:rsidRDefault="009E74AB" w:rsidP="00CA0D2F">
      <w:pPr>
        <w:pStyle w:val="Caption"/>
      </w:pPr>
      <w:r w:rsidRPr="004261F1">
        <w:t xml:space="preserve">please remove any instructions which appear in blue text </w:t>
      </w:r>
      <w:r>
        <w:t xml:space="preserve">and make any </w:t>
      </w:r>
    </w:p>
    <w:p w14:paraId="7F424E7F" w14:textId="77777777" w:rsidR="009E74AB" w:rsidRPr="004261F1" w:rsidRDefault="009E74AB" w:rsidP="00CA0D2F">
      <w:pPr>
        <w:pStyle w:val="Caption"/>
      </w:pPr>
      <w:r>
        <w:t>overtyped blue text into black.</w:t>
      </w:r>
    </w:p>
    <w:p w14:paraId="13B3D14A" w14:textId="77777777" w:rsidR="009E74AB" w:rsidRPr="004E686E" w:rsidRDefault="009E74AB" w:rsidP="00D92EBA">
      <w:pPr>
        <w:pStyle w:val="Heading1"/>
      </w:pPr>
      <w:r w:rsidRPr="004E686E">
        <w:t>[</w:t>
      </w:r>
      <w:r w:rsidRPr="00D92EBA">
        <w:t>Name</w:t>
      </w:r>
      <w:r w:rsidRPr="004E686E">
        <w:t xml:space="preserve"> of project]</w:t>
      </w:r>
    </w:p>
    <w:p w14:paraId="7470BB1A" w14:textId="77777777" w:rsidR="009E74AB" w:rsidRDefault="009E74AB" w:rsidP="009E74AB">
      <w:pPr>
        <w:rPr>
          <w:b/>
          <w:bCs/>
          <w:i/>
          <w:iCs/>
        </w:rPr>
      </w:pPr>
      <w:r w:rsidRPr="00957A3A">
        <w:rPr>
          <w:b/>
          <w:bCs/>
          <w:i/>
          <w:iCs/>
        </w:rPr>
        <w:t>Version control</w:t>
      </w:r>
    </w:p>
    <w:p w14:paraId="23C6CFA1" w14:textId="2F3BCB5D" w:rsidR="009E74AB" w:rsidRDefault="009E74AB" w:rsidP="00CA0D2F">
      <w:pPr>
        <w:pStyle w:val="Caption"/>
      </w:pPr>
      <w:r>
        <w:t>[</w:t>
      </w:r>
      <w:r w:rsidRPr="006536B6">
        <w:t xml:space="preserve">For more recent versions insert </w:t>
      </w:r>
      <w:r>
        <w:t>row above, i.e., latest version is at the top of the table]</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9E74AB" w:rsidRPr="009E74AB" w14:paraId="5721FF4B" w14:textId="77777777" w:rsidTr="00BD57F2">
        <w:tc>
          <w:tcPr>
            <w:tcW w:w="1134" w:type="dxa"/>
            <w:shd w:val="clear" w:color="auto" w:fill="E6EAF6" w:themeFill="background1"/>
          </w:tcPr>
          <w:p w14:paraId="7A63D18F" w14:textId="77777777" w:rsidR="009E74AB" w:rsidRPr="009E74AB" w:rsidRDefault="009E74AB" w:rsidP="00A91B96">
            <w:pPr>
              <w:pStyle w:val="TableHeading"/>
            </w:pPr>
            <w:r w:rsidRPr="009E74AB">
              <w:t xml:space="preserve">Version </w:t>
            </w:r>
          </w:p>
        </w:tc>
        <w:tc>
          <w:tcPr>
            <w:tcW w:w="1560" w:type="dxa"/>
            <w:shd w:val="clear" w:color="auto" w:fill="E6EAF6" w:themeFill="background1"/>
          </w:tcPr>
          <w:p w14:paraId="626B511C" w14:textId="77777777" w:rsidR="009E74AB" w:rsidRPr="009E74AB" w:rsidRDefault="009E74AB" w:rsidP="00A91B96">
            <w:pPr>
              <w:pStyle w:val="TableHeading"/>
            </w:pPr>
            <w:r w:rsidRPr="009E74AB">
              <w:t>Author</w:t>
            </w:r>
          </w:p>
        </w:tc>
        <w:tc>
          <w:tcPr>
            <w:tcW w:w="2409" w:type="dxa"/>
            <w:shd w:val="clear" w:color="auto" w:fill="E6EAF6" w:themeFill="background1"/>
          </w:tcPr>
          <w:p w14:paraId="4A138A3E" w14:textId="77777777" w:rsidR="009E74AB" w:rsidRPr="009E74AB" w:rsidRDefault="009E74AB" w:rsidP="00A91B96">
            <w:pPr>
              <w:pStyle w:val="TableHeading"/>
            </w:pPr>
            <w:r w:rsidRPr="009E74AB">
              <w:t>Approved by</w:t>
            </w:r>
          </w:p>
        </w:tc>
        <w:tc>
          <w:tcPr>
            <w:tcW w:w="1843" w:type="dxa"/>
            <w:shd w:val="clear" w:color="auto" w:fill="E6EAF6" w:themeFill="background1"/>
          </w:tcPr>
          <w:p w14:paraId="6AAB5C04" w14:textId="77777777" w:rsidR="009E74AB" w:rsidRPr="009E74AB" w:rsidRDefault="009E74AB" w:rsidP="00A91B96">
            <w:pPr>
              <w:pStyle w:val="TableHeading"/>
            </w:pPr>
            <w:r w:rsidRPr="009E74AB">
              <w:t>Date effective</w:t>
            </w:r>
          </w:p>
        </w:tc>
        <w:tc>
          <w:tcPr>
            <w:tcW w:w="2102" w:type="dxa"/>
            <w:shd w:val="clear" w:color="auto" w:fill="E6EAF6" w:themeFill="background1"/>
          </w:tcPr>
          <w:p w14:paraId="4AF5EA15" w14:textId="77777777" w:rsidR="009E74AB" w:rsidRPr="009E74AB" w:rsidRDefault="009E74AB" w:rsidP="00A91B96">
            <w:pPr>
              <w:pStyle w:val="TableHeading"/>
            </w:pPr>
            <w:r w:rsidRPr="009E74AB">
              <w:t>Change history</w:t>
            </w:r>
          </w:p>
        </w:tc>
      </w:tr>
      <w:tr w:rsidR="009E74AB" w:rsidRPr="009E74AB" w14:paraId="4154E87C" w14:textId="77777777" w:rsidTr="00BD57F2">
        <w:tc>
          <w:tcPr>
            <w:tcW w:w="1134" w:type="dxa"/>
          </w:tcPr>
          <w:p w14:paraId="4E4BCE04" w14:textId="77777777" w:rsidR="009E74AB" w:rsidRPr="00A91B96" w:rsidRDefault="009E74AB" w:rsidP="00A91B96">
            <w:pPr>
              <w:pStyle w:val="Tabletext0"/>
            </w:pPr>
            <w:r w:rsidRPr="00A91B96">
              <w:t xml:space="preserve">v1.0 </w:t>
            </w:r>
          </w:p>
        </w:tc>
        <w:tc>
          <w:tcPr>
            <w:tcW w:w="1560" w:type="dxa"/>
          </w:tcPr>
          <w:p w14:paraId="4D2B4D43" w14:textId="77777777" w:rsidR="009E74AB" w:rsidRPr="00A91B96" w:rsidRDefault="009E74AB" w:rsidP="00A91B96">
            <w:pPr>
              <w:pStyle w:val="Tabletext0"/>
            </w:pPr>
            <w:r w:rsidRPr="00A91B96">
              <w:t>Tracey Gold, Head of Department Human Resources</w:t>
            </w:r>
          </w:p>
        </w:tc>
        <w:tc>
          <w:tcPr>
            <w:tcW w:w="2409" w:type="dxa"/>
          </w:tcPr>
          <w:p w14:paraId="113FED11" w14:textId="77777777" w:rsidR="009E74AB" w:rsidRPr="00A91B96" w:rsidRDefault="009E74AB" w:rsidP="00A91B96">
            <w:pPr>
              <w:pStyle w:val="Tabletext0"/>
            </w:pPr>
            <w:r w:rsidRPr="00A91B96">
              <w:t xml:space="preserve"> Ahmed Best, COO</w:t>
            </w:r>
          </w:p>
        </w:tc>
        <w:tc>
          <w:tcPr>
            <w:tcW w:w="1843" w:type="dxa"/>
          </w:tcPr>
          <w:p w14:paraId="5C7663F7" w14:textId="77777777" w:rsidR="009E74AB" w:rsidRPr="00A91B96" w:rsidRDefault="009E74AB" w:rsidP="00A91B96">
            <w:pPr>
              <w:pStyle w:val="Tabletext0"/>
            </w:pPr>
            <w:r w:rsidRPr="00A91B96">
              <w:t>1 January 2022</w:t>
            </w:r>
          </w:p>
        </w:tc>
        <w:tc>
          <w:tcPr>
            <w:tcW w:w="2102" w:type="dxa"/>
          </w:tcPr>
          <w:p w14:paraId="44E5DCD0" w14:textId="77777777" w:rsidR="009E74AB" w:rsidRPr="00A91B96" w:rsidRDefault="009E74AB" w:rsidP="00A91B96">
            <w:pPr>
              <w:pStyle w:val="Tabletext0"/>
            </w:pPr>
            <w:r w:rsidRPr="00A91B96">
              <w:t>Original released</w:t>
            </w:r>
          </w:p>
        </w:tc>
      </w:tr>
    </w:tbl>
    <w:p w14:paraId="1F6EEFD4" w14:textId="110FC568" w:rsidR="009E74AB" w:rsidRDefault="009E74AB" w:rsidP="009E74AB">
      <w:pPr>
        <w:rPr>
          <w:b/>
          <w:bCs/>
          <w:i/>
          <w:iCs/>
        </w:rPr>
      </w:pPr>
      <w:r w:rsidRPr="003345DB">
        <w:rPr>
          <w:b/>
          <w:bCs/>
          <w:i/>
          <w:iCs/>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9E74AB" w:rsidRPr="00EB39DE" w14:paraId="31498815" w14:textId="77777777" w:rsidTr="00BD57F2">
        <w:tc>
          <w:tcPr>
            <w:tcW w:w="2694" w:type="dxa"/>
            <w:shd w:val="clear" w:color="auto" w:fill="E6EAF6" w:themeFill="background1"/>
          </w:tcPr>
          <w:p w14:paraId="43B68880" w14:textId="77777777" w:rsidR="009E74AB" w:rsidRPr="00A91B96" w:rsidRDefault="009E74AB" w:rsidP="00A91B96">
            <w:pPr>
              <w:pStyle w:val="TableHeading"/>
            </w:pPr>
            <w:r w:rsidRPr="00A91B96">
              <w:t>Given by [name, role]</w:t>
            </w:r>
          </w:p>
          <w:p w14:paraId="4C9F5FA1" w14:textId="77777777" w:rsidR="009E74AB" w:rsidRPr="00A91B96" w:rsidRDefault="009E74AB" w:rsidP="00A91B96">
            <w:pPr>
              <w:pStyle w:val="TableHeading"/>
            </w:pPr>
          </w:p>
        </w:tc>
        <w:tc>
          <w:tcPr>
            <w:tcW w:w="4252" w:type="dxa"/>
            <w:shd w:val="clear" w:color="auto" w:fill="E6EAF6" w:themeFill="background1"/>
          </w:tcPr>
          <w:p w14:paraId="1924881F" w14:textId="77777777" w:rsidR="009E74AB" w:rsidRPr="00A91B96" w:rsidRDefault="009E74AB" w:rsidP="00A91B96">
            <w:pPr>
              <w:pStyle w:val="TableHeading"/>
            </w:pPr>
            <w:r w:rsidRPr="00A91B96">
              <w:t>Electronic or original signature</w:t>
            </w:r>
          </w:p>
        </w:tc>
        <w:tc>
          <w:tcPr>
            <w:tcW w:w="2126" w:type="dxa"/>
            <w:shd w:val="clear" w:color="auto" w:fill="E6EAF6" w:themeFill="background1"/>
          </w:tcPr>
          <w:p w14:paraId="2986BE91" w14:textId="77777777" w:rsidR="009E74AB" w:rsidRPr="00A91B96" w:rsidRDefault="009E74AB" w:rsidP="00A91B96">
            <w:pPr>
              <w:pStyle w:val="TableHeading"/>
            </w:pPr>
            <w:r w:rsidRPr="00A91B96">
              <w:t>Date of approval</w:t>
            </w:r>
          </w:p>
        </w:tc>
      </w:tr>
      <w:tr w:rsidR="009E74AB" w:rsidRPr="004261F1" w14:paraId="0E8A7B91" w14:textId="77777777" w:rsidTr="00BD57F2">
        <w:tc>
          <w:tcPr>
            <w:tcW w:w="2694" w:type="dxa"/>
          </w:tcPr>
          <w:p w14:paraId="6CF66B70" w14:textId="77777777" w:rsidR="009E74AB" w:rsidRPr="004261F1" w:rsidRDefault="009E74AB" w:rsidP="00A91B96">
            <w:pPr>
              <w:pStyle w:val="Tabletext0"/>
              <w:rPr>
                <w:color w:val="0000FF"/>
              </w:rPr>
            </w:pPr>
            <w:r w:rsidRPr="00F76401">
              <w:t>Ahmed Best, COO</w:t>
            </w:r>
          </w:p>
        </w:tc>
        <w:tc>
          <w:tcPr>
            <w:tcW w:w="4252" w:type="dxa"/>
          </w:tcPr>
          <w:p w14:paraId="44849169" w14:textId="77777777" w:rsidR="009E74AB" w:rsidRPr="00CA0D2F" w:rsidRDefault="009E74AB" w:rsidP="00A91B96">
            <w:pPr>
              <w:pStyle w:val="Tabletext0"/>
              <w:rPr>
                <w:rFonts w:ascii="Freestyle Script" w:hAnsi="Freestyle Script"/>
                <w:i/>
                <w:color w:val="0000FF"/>
              </w:rPr>
            </w:pPr>
            <w:r w:rsidRPr="00CA0D2F">
              <w:rPr>
                <w:rFonts w:ascii="Freestyle Script" w:hAnsi="Freestyle Script"/>
                <w:i/>
              </w:rPr>
              <w:t>Ahmed Best</w:t>
            </w:r>
          </w:p>
        </w:tc>
        <w:tc>
          <w:tcPr>
            <w:tcW w:w="2126" w:type="dxa"/>
          </w:tcPr>
          <w:p w14:paraId="2CCB4E60" w14:textId="77777777" w:rsidR="009E74AB" w:rsidRPr="004261F1" w:rsidRDefault="009E74AB" w:rsidP="00A91B96">
            <w:pPr>
              <w:pStyle w:val="Tabletext0"/>
              <w:rPr>
                <w:color w:val="0000FF"/>
              </w:rPr>
            </w:pPr>
            <w:r w:rsidRPr="00F76401">
              <w:t xml:space="preserve"> 27 January 2022</w:t>
            </w:r>
          </w:p>
        </w:tc>
      </w:tr>
    </w:tbl>
    <w:p w14:paraId="0B07C252" w14:textId="77777777" w:rsidR="009E74AB" w:rsidRDefault="009E74AB" w:rsidP="009E74AB">
      <w:pPr>
        <w:rPr>
          <w:b/>
          <w:bCs/>
          <w:i/>
          <w:iCs/>
        </w:rPr>
      </w:pPr>
    </w:p>
    <w:p w14:paraId="0109E53D" w14:textId="6D8313E1" w:rsidR="009E74AB" w:rsidRDefault="009E74AB" w:rsidP="00D92EBA">
      <w:pPr>
        <w:pStyle w:val="Heading2"/>
      </w:pPr>
      <w:r w:rsidRPr="00AF4245">
        <w:lastRenderedPageBreak/>
        <w:t>What is the broad goal and objective(s) that this project aims to achieve?</w:t>
      </w:r>
    </w:p>
    <w:p w14:paraId="73ABFA06" w14:textId="4656B337" w:rsidR="009E74AB" w:rsidRDefault="009E74AB" w:rsidP="00A91B96">
      <w:pPr>
        <w:pStyle w:val="Caption"/>
      </w:pPr>
      <w:r w:rsidRPr="00CC70D2">
        <w:t>[If the project does not address existing objectives, consider making new objective(s) to accommodate but must align to organisation goals]</w:t>
      </w:r>
    </w:p>
    <w:p w14:paraId="27A3AB9B" w14:textId="77777777" w:rsidR="009E74AB" w:rsidRDefault="009E74AB" w:rsidP="00A91B96">
      <w:pPr>
        <w:pStyle w:val="Caption"/>
      </w:pPr>
      <w:r>
        <w:t>This project aims to achieve the following objective(s):</w:t>
      </w:r>
    </w:p>
    <w:p w14:paraId="4CFB285C" w14:textId="77777777" w:rsidR="009E74AB" w:rsidRDefault="009E74AB" w:rsidP="00A91B96">
      <w:pPr>
        <w:pStyle w:val="Caption"/>
      </w:pPr>
    </w:p>
    <w:p w14:paraId="5A481D19" w14:textId="77777777" w:rsidR="009E74AB" w:rsidRPr="00CC70D2" w:rsidRDefault="009E74AB" w:rsidP="00A91B96">
      <w:pPr>
        <w:pStyle w:val="Caption"/>
      </w:pPr>
      <w:r>
        <w:t>which align to the following goal(s):</w:t>
      </w:r>
    </w:p>
    <w:p w14:paraId="1B913375" w14:textId="624EDEBD" w:rsidR="009E74AB" w:rsidRDefault="009E74AB" w:rsidP="00D92EBA">
      <w:pPr>
        <w:pStyle w:val="Heading2"/>
      </w:pPr>
      <w:r>
        <w:t>What is the purpose of the project?</w:t>
      </w:r>
    </w:p>
    <w:p w14:paraId="2C6FCE25" w14:textId="77777777" w:rsidR="009E74AB" w:rsidRPr="00A91B96" w:rsidRDefault="009E74AB" w:rsidP="00A91B96">
      <w:pPr>
        <w:pStyle w:val="Caption"/>
      </w:pPr>
      <w:r w:rsidRPr="00A91B96">
        <w:t>This project exists because … [</w:t>
      </w:r>
      <w:r w:rsidRPr="00A91B96">
        <w:rPr>
          <w:rStyle w:val="SubtleEmphasis"/>
          <w:i/>
          <w:iCs/>
          <w:color w:val="0076AF" w:themeColor="accent1"/>
        </w:rPr>
        <w:t>Consider the business problem or opportunity the project will address, history or lead-up to this point, current state, relationship to the wider organisation, benefit(s) to the organisation]</w:t>
      </w:r>
      <w:r w:rsidRPr="00A91B96">
        <w:t xml:space="preserve"> </w:t>
      </w:r>
      <w:r w:rsidRPr="00A91B96">
        <w:rPr>
          <w:rStyle w:val="SubtleEmphasis"/>
          <w:i/>
          <w:iCs/>
          <w:color w:val="0076AF" w:themeColor="accent1"/>
        </w:rPr>
        <w:t>Delivery of this project’s objective will provide our business with…</w:t>
      </w:r>
    </w:p>
    <w:p w14:paraId="58443596" w14:textId="58C665E8" w:rsidR="009E74AB" w:rsidRDefault="009E74AB" w:rsidP="00D92EBA">
      <w:pPr>
        <w:pStyle w:val="Heading2"/>
      </w:pPr>
      <w:r>
        <w:t>What is the desired outcome(s)?</w:t>
      </w:r>
    </w:p>
    <w:p w14:paraId="4BC894A8" w14:textId="5BEC564C" w:rsidR="009E74AB" w:rsidRPr="00A91B96" w:rsidRDefault="009E74AB" w:rsidP="00A91B96">
      <w:pPr>
        <w:pStyle w:val="Caption"/>
        <w:rPr>
          <w:rStyle w:val="SubtleEmphasis"/>
          <w:i/>
          <w:iCs/>
          <w:color w:val="0076AF" w:themeColor="accent1"/>
        </w:rPr>
      </w:pPr>
      <w:r w:rsidRPr="00A91B96">
        <w:t>Delivery of the project’s objective will produce the following outcomes:</w:t>
      </w:r>
      <w:r w:rsidR="00D92EBA">
        <w:t xml:space="preserve"> </w:t>
      </w:r>
      <w:r w:rsidRPr="00A91B96">
        <w:rPr>
          <w:rStyle w:val="SubtleEmphasis"/>
          <w:i/>
          <w:iCs/>
          <w:color w:val="0076AF" w:themeColor="accent1"/>
        </w:rPr>
        <w:t>[Note that if the right project was chosen and it was planned and managed effectively, the achievement of the success criteria should result in the realisation of benefits]</w:t>
      </w:r>
    </w:p>
    <w:p w14:paraId="68FBD0B6" w14:textId="77777777" w:rsidR="009E74AB" w:rsidRPr="00B97314" w:rsidRDefault="009E74AB" w:rsidP="00A91B96">
      <w:pPr>
        <w:pStyle w:val="Caption"/>
      </w:pPr>
      <w:r w:rsidRPr="00B97314">
        <w:t>[Describe what is in scope and what is out of scope in this section]</w:t>
      </w:r>
    </w:p>
    <w:p w14:paraId="1F82D499" w14:textId="77777777" w:rsidR="009E74AB" w:rsidRPr="007C48F6" w:rsidRDefault="009E74AB" w:rsidP="00A91B96">
      <w:pPr>
        <w:pStyle w:val="Caption"/>
      </w:pPr>
      <w:r w:rsidRPr="00B97314">
        <w:t xml:space="preserve"> [Describe out of scope?]</w:t>
      </w:r>
      <w:r w:rsidRPr="007C48F6">
        <w:t xml:space="preserve"> Projects that follow on and are affected by the project are:</w:t>
      </w:r>
    </w:p>
    <w:p w14:paraId="7922BC6F" w14:textId="77777777" w:rsidR="009E74AB" w:rsidRDefault="009E74AB" w:rsidP="00A91B96">
      <w:pPr>
        <w:pStyle w:val="Caption"/>
      </w:pPr>
      <w:r w:rsidRPr="007C48F6">
        <w:t>Projects that precede, and affect, this project are:</w:t>
      </w:r>
    </w:p>
    <w:p w14:paraId="44A3D9C5" w14:textId="437166EF" w:rsidR="009E74AB" w:rsidRDefault="009E74AB" w:rsidP="00D92EBA">
      <w:pPr>
        <w:pStyle w:val="Heading2"/>
      </w:pPr>
      <w:r w:rsidRPr="00AF4245">
        <w:t>Does the desired outcome align with goals and objectives and how</w:t>
      </w:r>
      <w:r>
        <w:t xml:space="preserve"> does the project achieve these?</w:t>
      </w:r>
    </w:p>
    <w:p w14:paraId="5CE646B0" w14:textId="77777777" w:rsidR="009E74AB" w:rsidRPr="004E686E" w:rsidRDefault="009E74AB" w:rsidP="00A91B96">
      <w:pPr>
        <w:pStyle w:val="Caption"/>
      </w:pPr>
      <w:r w:rsidRPr="004E686E">
        <w:t>The project will meet the following objective by…</w:t>
      </w:r>
    </w:p>
    <w:p w14:paraId="0932ABE7" w14:textId="7170578C" w:rsidR="009E74AB" w:rsidRPr="00D92EBA" w:rsidRDefault="009E74AB" w:rsidP="00D92EBA">
      <w:pPr>
        <w:pStyle w:val="Heading2"/>
      </w:pPr>
      <w:r w:rsidRPr="00D92EBA">
        <w:rPr>
          <w:rStyle w:val="Heading2Char"/>
          <w:b/>
        </w:rPr>
        <w:t>What is the current position of MPower108 in having</w:t>
      </w:r>
      <w:r w:rsidRPr="00D92EBA">
        <w:t xml:space="preserve"> achieved these objectives?</w:t>
      </w:r>
    </w:p>
    <w:p w14:paraId="77F967D9" w14:textId="16FDF533" w:rsidR="009E74AB" w:rsidRPr="005A05B1" w:rsidRDefault="009E74AB" w:rsidP="00A91B96">
      <w:pPr>
        <w:pStyle w:val="Caption"/>
      </w:pPr>
      <w:r w:rsidRPr="005A05B1">
        <w:t xml:space="preserve">Currently </w:t>
      </w:r>
      <w:r>
        <w:t>MPower108</w:t>
      </w:r>
      <w:r w:rsidRPr="005A05B1">
        <w:t xml:space="preserve"> has not progressed to meeting this/these objective(s)</w:t>
      </w:r>
      <w:r>
        <w:t>.</w:t>
      </w:r>
      <w:r w:rsidRPr="005A05B1">
        <w:t xml:space="preserve"> </w:t>
      </w:r>
    </w:p>
    <w:p w14:paraId="3611F31B" w14:textId="4C825023" w:rsidR="009E74AB" w:rsidRPr="005A05B1" w:rsidRDefault="009E74AB" w:rsidP="00A91B96">
      <w:pPr>
        <w:pStyle w:val="Caption"/>
      </w:pPr>
      <w:r w:rsidRPr="005A05B1">
        <w:t xml:space="preserve">Currently </w:t>
      </w:r>
      <w:r>
        <w:t>MPower108</w:t>
      </w:r>
      <w:r w:rsidRPr="005A05B1">
        <w:t xml:space="preserve"> has progressed to meeting this/these objective(s) in so far as: [Describe how the objective has been met to date/how much has been realised]</w:t>
      </w:r>
    </w:p>
    <w:p w14:paraId="69A835A3" w14:textId="12DC2AAE" w:rsidR="009E74AB" w:rsidRDefault="009E74AB" w:rsidP="00D92EBA">
      <w:pPr>
        <w:pStyle w:val="Heading2"/>
      </w:pPr>
      <w:r>
        <w:t>What actual tangible items or results need to be delivered (deliverables)?</w:t>
      </w:r>
    </w:p>
    <w:p w14:paraId="751E9E74" w14:textId="77777777" w:rsidR="009E74AB" w:rsidRDefault="009E74AB" w:rsidP="00804C2F">
      <w:pPr>
        <w:pStyle w:val="Heading4"/>
      </w:pPr>
      <w:r w:rsidRPr="00F63549">
        <w:t>Overview</w:t>
      </w:r>
    </w:p>
    <w:p w14:paraId="32B1CC17" w14:textId="77777777" w:rsidR="009E74AB" w:rsidRPr="00F63549" w:rsidRDefault="009E74AB" w:rsidP="00A91B96">
      <w:pPr>
        <w:pStyle w:val="Caption"/>
      </w:pPr>
      <w:r w:rsidRPr="00B97314">
        <w:t xml:space="preserve">[Attach or insert </w:t>
      </w:r>
      <w:r>
        <w:t>P</w:t>
      </w:r>
      <w:r w:rsidRPr="00B97314">
        <w:t>BS]</w:t>
      </w:r>
    </w:p>
    <w:p w14:paraId="69EF633F" w14:textId="77777777" w:rsidR="009E74AB" w:rsidRPr="00F63549" w:rsidRDefault="009E74AB" w:rsidP="00804C2F">
      <w:pPr>
        <w:pStyle w:val="Heading4"/>
      </w:pPr>
      <w:r w:rsidRPr="00F63549">
        <w:t>Specifications</w:t>
      </w:r>
    </w:p>
    <w:p w14:paraId="1FBF6060" w14:textId="77777777" w:rsidR="009E74AB" w:rsidRPr="00B97314" w:rsidRDefault="009E74AB" w:rsidP="00A91B96">
      <w:pPr>
        <w:pStyle w:val="Caption"/>
      </w:pPr>
      <w:r w:rsidRPr="00B97314">
        <w:t>[Include specifications for quality assurance]</w:t>
      </w:r>
      <w:r w:rsidRPr="00324299">
        <w:t xml:space="preserve"> State the standards which the acceptance of the deliverables was based on.</w:t>
      </w:r>
    </w:p>
    <w:p w14:paraId="0BE0F95A" w14:textId="444AE3F1" w:rsidR="009E74AB" w:rsidRDefault="009E74AB" w:rsidP="00804C2F">
      <w:pPr>
        <w:pStyle w:val="Heading3"/>
      </w:pPr>
      <w:r>
        <w:t>Who is interested in/affected by those deliverables?</w:t>
      </w:r>
    </w:p>
    <w:p w14:paraId="50CAA732" w14:textId="77777777" w:rsidR="009E74AB" w:rsidRPr="006B075D" w:rsidRDefault="009E74AB" w:rsidP="00A91B96">
      <w:pPr>
        <w:pStyle w:val="Caption"/>
      </w:pPr>
      <w:r w:rsidRPr="00B97314">
        <w:t>[List all stakeholders and their interests in this project]</w:t>
      </w:r>
      <w:r>
        <w:t xml:space="preserve"> </w:t>
      </w:r>
      <w:r w:rsidRPr="006B075D">
        <w:t>The following stakeholders are important to the success of this project …</w:t>
      </w:r>
    </w:p>
    <w:p w14:paraId="097CF72B" w14:textId="4A54B025" w:rsidR="009E74AB" w:rsidRDefault="009E74AB" w:rsidP="00804C2F">
      <w:pPr>
        <w:pStyle w:val="Heading3"/>
      </w:pPr>
      <w:r>
        <w:t>What is involved in making each of those deliverables?</w:t>
      </w:r>
    </w:p>
    <w:p w14:paraId="1A22E379" w14:textId="77777777" w:rsidR="009E74AB" w:rsidRPr="00B97314" w:rsidRDefault="009E74AB" w:rsidP="00A91B96">
      <w:pPr>
        <w:pStyle w:val="Caption"/>
      </w:pPr>
      <w:r w:rsidRPr="00B97314">
        <w:t>[Attach or insert WBS]</w:t>
      </w:r>
    </w:p>
    <w:p w14:paraId="477D4AEF" w14:textId="4C8F55C4" w:rsidR="009E74AB" w:rsidRDefault="009E74AB" w:rsidP="00D92EBA">
      <w:pPr>
        <w:pStyle w:val="Heading2"/>
      </w:pPr>
      <w:r>
        <w:lastRenderedPageBreak/>
        <w:t xml:space="preserve">Who is responsible for each </w:t>
      </w:r>
      <w:r w:rsidRPr="00D92EBA">
        <w:t>step</w:t>
      </w:r>
      <w:r>
        <w:t xml:space="preserve"> in the making of each deliverable?</w:t>
      </w:r>
    </w:p>
    <w:p w14:paraId="2CB09296" w14:textId="77777777" w:rsidR="009E74AB" w:rsidRPr="00B97314" w:rsidRDefault="009E74AB" w:rsidP="00A91B96">
      <w:pPr>
        <w:pStyle w:val="Caption"/>
      </w:pPr>
      <w:r w:rsidRPr="00C85FE6">
        <w:t xml:space="preserve">For the development of the Project plan the following responsibilities will be assigned: </w:t>
      </w:r>
      <w:r w:rsidRPr="00B97314">
        <w:t>[What to whom]</w:t>
      </w:r>
    </w:p>
    <w:p w14:paraId="0CF43D37" w14:textId="6A406CD9" w:rsidR="009E74AB" w:rsidRDefault="009E74AB" w:rsidP="00D92EBA">
      <w:pPr>
        <w:pStyle w:val="Heading2"/>
      </w:pPr>
      <w:r>
        <w:t>When will the deliverables need to be delivered?</w:t>
      </w:r>
    </w:p>
    <w:p w14:paraId="10DD2DB7" w14:textId="77777777" w:rsidR="009E74AB" w:rsidRPr="005A05B1" w:rsidRDefault="009E74AB" w:rsidP="00A91B96">
      <w:pPr>
        <w:pStyle w:val="Caption"/>
      </w:pPr>
      <w:r w:rsidRPr="005A05B1">
        <w:t>[Consider ancillary deliverables to the main products/services also]</w:t>
      </w:r>
    </w:p>
    <w:p w14:paraId="102F8AF1" w14:textId="024107AD" w:rsidR="009E74AB" w:rsidRDefault="009E74AB" w:rsidP="00D92EBA">
      <w:pPr>
        <w:pStyle w:val="Heading2"/>
      </w:pPr>
      <w:r>
        <w:t>What are the risks in development? What is the risk in not developing anything at all?</w:t>
      </w:r>
    </w:p>
    <w:p w14:paraId="0AF201A4" w14:textId="77777777" w:rsidR="009E74AB" w:rsidRPr="00B97314" w:rsidRDefault="009E74AB" w:rsidP="00A91B96">
      <w:pPr>
        <w:pStyle w:val="Caption"/>
      </w:pPr>
      <w:r w:rsidRPr="00B97314">
        <w:t xml:space="preserve">[A preliminary analysis of risk factors might consider risks to the business (of undertaking the project at all), successfully delivering the project’s business benefits, and successfully achieving the project objective.  </w:t>
      </w:r>
    </w:p>
    <w:p w14:paraId="0135AC00" w14:textId="77777777" w:rsidR="009E74AB" w:rsidRPr="00B97314" w:rsidRDefault="009E74AB" w:rsidP="00A91B96">
      <w:pPr>
        <w:pStyle w:val="Caption"/>
      </w:pPr>
      <w:r w:rsidRPr="00B97314">
        <w:t>This section only lists key risks, and will be further developed in the Project plan]</w:t>
      </w:r>
    </w:p>
    <w:p w14:paraId="0314310E" w14:textId="018ED911" w:rsidR="009E74AB" w:rsidRDefault="009E74AB" w:rsidP="00D92EBA">
      <w:pPr>
        <w:pStyle w:val="Heading2"/>
      </w:pPr>
      <w:r>
        <w:t>What constraints are imposed from internal and external sources?</w:t>
      </w:r>
    </w:p>
    <w:p w14:paraId="38AA8A47" w14:textId="77777777" w:rsidR="009E74AB" w:rsidRDefault="009E74AB" w:rsidP="00A91B96">
      <w:pPr>
        <w:pStyle w:val="Caption"/>
      </w:pPr>
      <w:r w:rsidRPr="00B97314">
        <w:t>[</w:t>
      </w:r>
      <w:r>
        <w:t>C</w:t>
      </w:r>
      <w:r w:rsidRPr="00B97314">
        <w:t>onsider legislation, regulations, standards, codes of practice, barriers, organisational procedures and processes</w:t>
      </w:r>
      <w:r>
        <w:t>, personnel or resource constraints</w:t>
      </w:r>
      <w:r w:rsidRPr="00B97314">
        <w:t>]</w:t>
      </w:r>
      <w:r>
        <w:t xml:space="preserve"> </w:t>
      </w:r>
      <w:r w:rsidRPr="007C48F6">
        <w:t>The following statements are known facts that limit the project:</w:t>
      </w:r>
    </w:p>
    <w:p w14:paraId="0187A0DF" w14:textId="77777777" w:rsidR="009E74AB" w:rsidRPr="00B97314" w:rsidRDefault="009E74AB" w:rsidP="00A91B96">
      <w:pPr>
        <w:pStyle w:val="Caption"/>
      </w:pPr>
      <w:r w:rsidRPr="00B97314">
        <w:t>[How are these constraints dealt with in the project?]</w:t>
      </w:r>
    </w:p>
    <w:p w14:paraId="4B33326C" w14:textId="368726B0" w:rsidR="009E74AB" w:rsidRDefault="009E74AB" w:rsidP="00D92EBA">
      <w:pPr>
        <w:pStyle w:val="Heading2"/>
      </w:pPr>
      <w:r>
        <w:t xml:space="preserve">What resources will be required? </w:t>
      </w:r>
    </w:p>
    <w:p w14:paraId="062247E9" w14:textId="77777777" w:rsidR="009E74AB" w:rsidRPr="00B97314" w:rsidRDefault="009E74AB" w:rsidP="00A91B96">
      <w:pPr>
        <w:pStyle w:val="Caption"/>
      </w:pPr>
      <w:r w:rsidRPr="00B97314">
        <w:t>[List resources including personnel required]</w:t>
      </w:r>
    </w:p>
    <w:p w14:paraId="6C2D5915" w14:textId="149CF1F4" w:rsidR="009E74AB" w:rsidRDefault="009E74AB" w:rsidP="00D92EBA">
      <w:pPr>
        <w:pStyle w:val="Heading2"/>
      </w:pPr>
      <w:r>
        <w:t>What lines of reporting and authority will need to structure and support the project team?</w:t>
      </w:r>
    </w:p>
    <w:p w14:paraId="22BF779D" w14:textId="77777777" w:rsidR="009E74AB" w:rsidRPr="00B97314" w:rsidRDefault="009E74AB" w:rsidP="00A91B96">
      <w:pPr>
        <w:pStyle w:val="Caption"/>
      </w:pPr>
      <w:r w:rsidRPr="00C85FE6">
        <w:t>The reporting structure relevant to this project is</w:t>
      </w:r>
      <w:r w:rsidRPr="00B97314">
        <w:t>: [</w:t>
      </w:r>
      <w:r w:rsidRPr="00DF393E">
        <w:t>In this section include an organi</w:t>
      </w:r>
      <w:r>
        <w:t>s</w:t>
      </w:r>
      <w:r w:rsidRPr="00DF393E">
        <w:t>ation chart for the project. It won’t necessarily show line</w:t>
      </w:r>
      <w:r>
        <w:t xml:space="preserve"> m</w:t>
      </w:r>
      <w:r w:rsidRPr="00DF393E">
        <w:t>anagement responsibilities, rather reporting and communication lines for the project. Include the key</w:t>
      </w:r>
      <w:r>
        <w:t xml:space="preserve"> </w:t>
      </w:r>
      <w:r w:rsidRPr="00DF393E">
        <w:t>roles and responsibilities in this section and a RACI if applicable.</w:t>
      </w:r>
      <w:r w:rsidRPr="00B97314">
        <w:t>]</w:t>
      </w:r>
    </w:p>
    <w:p w14:paraId="265C749D" w14:textId="32DF4FC7" w:rsidR="009E74AB" w:rsidRDefault="009E74AB" w:rsidP="00D92EBA">
      <w:pPr>
        <w:pStyle w:val="Heading2"/>
      </w:pPr>
      <w:r>
        <w:t>How will the project be reported?</w:t>
      </w:r>
    </w:p>
    <w:p w14:paraId="43F275D0" w14:textId="652B4DAB" w:rsidR="009E74AB" w:rsidRPr="005A05B1" w:rsidRDefault="009E74AB" w:rsidP="00A91B96">
      <w:pPr>
        <w:pStyle w:val="Caption"/>
      </w:pPr>
      <w:r>
        <w:t>[</w:t>
      </w:r>
      <w:r w:rsidRPr="005A05B1">
        <w:t>When will progress updates b</w:t>
      </w:r>
      <w:r w:rsidR="00D92EBA" w:rsidRPr="005A05B1">
        <w:t>provided</w:t>
      </w:r>
      <w:r w:rsidRPr="005A05B1">
        <w:t>? In what format? To whom?</w:t>
      </w:r>
      <w:r>
        <w:t>]</w:t>
      </w:r>
    </w:p>
    <w:p w14:paraId="479E910B" w14:textId="0A8080A1" w:rsidR="009E74AB" w:rsidRDefault="009E74AB" w:rsidP="00804C2F">
      <w:pPr>
        <w:pStyle w:val="Heading3"/>
      </w:pPr>
      <w:r>
        <w:t>What is the estimated cost of the project?</w:t>
      </w:r>
    </w:p>
    <w:p w14:paraId="292F1CBA" w14:textId="03E41012" w:rsidR="009E74AB" w:rsidRDefault="009E74AB" w:rsidP="00A91B96">
      <w:pPr>
        <w:pStyle w:val="Caption"/>
      </w:pPr>
      <w:r w:rsidRPr="00C85FE6">
        <w:t>The following is a draft budget required/allocated for the successful completion of this project:</w:t>
      </w:r>
    </w:p>
    <w:tbl>
      <w:tblPr>
        <w:tblStyle w:val="UNEPTableStyle1Paleheaderrow"/>
        <w:tblW w:w="0" w:type="auto"/>
        <w:tblLook w:val="06A0" w:firstRow="1" w:lastRow="0" w:firstColumn="1" w:lastColumn="0" w:noHBand="1" w:noVBand="1"/>
      </w:tblPr>
      <w:tblGrid>
        <w:gridCol w:w="3001"/>
        <w:gridCol w:w="1811"/>
        <w:gridCol w:w="4194"/>
      </w:tblGrid>
      <w:tr w:rsidR="009E74AB" w14:paraId="100E009F" w14:textId="77777777" w:rsidTr="009E74AB">
        <w:trPr>
          <w:cnfStyle w:val="100000000000" w:firstRow="1" w:lastRow="0" w:firstColumn="0" w:lastColumn="0" w:oddVBand="0" w:evenVBand="0" w:oddHBand="0" w:evenHBand="0" w:firstRowFirstColumn="0" w:firstRowLastColumn="0" w:lastRowFirstColumn="0" w:lastRowLastColumn="0"/>
          <w:tblHeader/>
        </w:trPr>
        <w:tc>
          <w:tcPr>
            <w:tcW w:w="3001" w:type="dxa"/>
            <w:shd w:val="clear" w:color="auto" w:fill="E6EAF6" w:themeFill="background1"/>
          </w:tcPr>
          <w:p w14:paraId="4F2DE609" w14:textId="49140CD6" w:rsidR="009E74AB" w:rsidRPr="00804C2F" w:rsidRDefault="009E74AB" w:rsidP="00804C2F">
            <w:pPr>
              <w:pStyle w:val="TableHeading"/>
              <w:rPr>
                <w:b/>
              </w:rPr>
            </w:pPr>
            <w:r w:rsidRPr="00804C2F">
              <w:rPr>
                <w:b/>
              </w:rPr>
              <w:t>Item description</w:t>
            </w:r>
          </w:p>
        </w:tc>
        <w:tc>
          <w:tcPr>
            <w:tcW w:w="1811" w:type="dxa"/>
            <w:shd w:val="clear" w:color="auto" w:fill="E6EAF6" w:themeFill="background1"/>
          </w:tcPr>
          <w:p w14:paraId="2EDEB6FF" w14:textId="74EE5A34" w:rsidR="009E74AB" w:rsidRPr="00804C2F" w:rsidRDefault="009E74AB" w:rsidP="00804C2F">
            <w:pPr>
              <w:pStyle w:val="TableHeading"/>
              <w:rPr>
                <w:b/>
              </w:rPr>
            </w:pPr>
            <w:r w:rsidRPr="00804C2F">
              <w:rPr>
                <w:b/>
              </w:rPr>
              <w:t>Anticipated cost</w:t>
            </w:r>
          </w:p>
        </w:tc>
        <w:tc>
          <w:tcPr>
            <w:tcW w:w="4194" w:type="dxa"/>
            <w:shd w:val="clear" w:color="auto" w:fill="E6EAF6" w:themeFill="background1"/>
          </w:tcPr>
          <w:p w14:paraId="311F124E" w14:textId="2A7C9BDE" w:rsidR="009E74AB" w:rsidRPr="00804C2F" w:rsidRDefault="009E74AB" w:rsidP="00804C2F">
            <w:pPr>
              <w:pStyle w:val="TableHeading"/>
              <w:rPr>
                <w:b/>
              </w:rPr>
            </w:pPr>
            <w:r w:rsidRPr="00804C2F">
              <w:rPr>
                <w:b/>
              </w:rPr>
              <w:t>Comments / notes on anticipated expenditure (e.g., supplier, calculation)</w:t>
            </w:r>
          </w:p>
        </w:tc>
      </w:tr>
      <w:tr w:rsidR="009E74AB" w14:paraId="78154F20" w14:textId="77777777" w:rsidTr="009E74AB">
        <w:tc>
          <w:tcPr>
            <w:tcW w:w="3001" w:type="dxa"/>
          </w:tcPr>
          <w:p w14:paraId="043A95C7" w14:textId="0DF5A814" w:rsidR="009E74AB" w:rsidRDefault="009E74AB" w:rsidP="00A91B96">
            <w:pPr>
              <w:pStyle w:val="Tabletext0"/>
            </w:pPr>
          </w:p>
        </w:tc>
        <w:tc>
          <w:tcPr>
            <w:tcW w:w="1811" w:type="dxa"/>
          </w:tcPr>
          <w:p w14:paraId="5690A7BE" w14:textId="5A01CE1A" w:rsidR="009E74AB" w:rsidRDefault="009E74AB" w:rsidP="00A91B96">
            <w:pPr>
              <w:pStyle w:val="Tabletext0"/>
            </w:pPr>
          </w:p>
        </w:tc>
        <w:tc>
          <w:tcPr>
            <w:tcW w:w="4194" w:type="dxa"/>
          </w:tcPr>
          <w:p w14:paraId="06800390" w14:textId="77777777" w:rsidR="009E74AB" w:rsidRDefault="009E74AB" w:rsidP="00A91B96">
            <w:pPr>
              <w:pStyle w:val="Tabletext0"/>
            </w:pPr>
          </w:p>
        </w:tc>
      </w:tr>
      <w:tr w:rsidR="009E74AB" w14:paraId="76208D61" w14:textId="77777777" w:rsidTr="009E74AB">
        <w:tc>
          <w:tcPr>
            <w:tcW w:w="3001" w:type="dxa"/>
          </w:tcPr>
          <w:p w14:paraId="64897815" w14:textId="77777777" w:rsidR="009E74AB" w:rsidRDefault="009E74AB" w:rsidP="00A91B96">
            <w:pPr>
              <w:pStyle w:val="Tabletext0"/>
            </w:pPr>
          </w:p>
        </w:tc>
        <w:tc>
          <w:tcPr>
            <w:tcW w:w="1811" w:type="dxa"/>
          </w:tcPr>
          <w:p w14:paraId="08D0A868" w14:textId="77777777" w:rsidR="009E74AB" w:rsidRDefault="009E74AB" w:rsidP="00A91B96">
            <w:pPr>
              <w:pStyle w:val="Tabletext0"/>
            </w:pPr>
          </w:p>
        </w:tc>
        <w:tc>
          <w:tcPr>
            <w:tcW w:w="4194" w:type="dxa"/>
          </w:tcPr>
          <w:p w14:paraId="47D94B0A" w14:textId="77777777" w:rsidR="009E74AB" w:rsidRDefault="009E74AB" w:rsidP="00A91B96">
            <w:pPr>
              <w:pStyle w:val="Tabletext0"/>
            </w:pPr>
          </w:p>
        </w:tc>
      </w:tr>
      <w:tr w:rsidR="009E74AB" w14:paraId="7D4F9747" w14:textId="77777777" w:rsidTr="009E74AB">
        <w:tc>
          <w:tcPr>
            <w:tcW w:w="3001" w:type="dxa"/>
          </w:tcPr>
          <w:p w14:paraId="4B3EEE77" w14:textId="77777777" w:rsidR="009E74AB" w:rsidRDefault="009E74AB" w:rsidP="00A91B96">
            <w:pPr>
              <w:pStyle w:val="Tabletext0"/>
            </w:pPr>
          </w:p>
        </w:tc>
        <w:tc>
          <w:tcPr>
            <w:tcW w:w="1811" w:type="dxa"/>
          </w:tcPr>
          <w:p w14:paraId="484F193B" w14:textId="77777777" w:rsidR="009E74AB" w:rsidRDefault="009E74AB" w:rsidP="00A91B96">
            <w:pPr>
              <w:pStyle w:val="Tabletext0"/>
            </w:pPr>
          </w:p>
        </w:tc>
        <w:tc>
          <w:tcPr>
            <w:tcW w:w="4194" w:type="dxa"/>
          </w:tcPr>
          <w:p w14:paraId="1D87C9A6" w14:textId="77777777" w:rsidR="009E74AB" w:rsidRDefault="009E74AB" w:rsidP="00A91B96">
            <w:pPr>
              <w:pStyle w:val="Tabletext0"/>
            </w:pPr>
          </w:p>
        </w:tc>
      </w:tr>
      <w:tr w:rsidR="009E74AB" w14:paraId="25835F55" w14:textId="77777777" w:rsidTr="009E74AB">
        <w:tc>
          <w:tcPr>
            <w:tcW w:w="3001" w:type="dxa"/>
          </w:tcPr>
          <w:p w14:paraId="25D2B0A2" w14:textId="77777777" w:rsidR="009E74AB" w:rsidRDefault="009E74AB" w:rsidP="00A91B96">
            <w:pPr>
              <w:pStyle w:val="Tabletext0"/>
            </w:pPr>
          </w:p>
        </w:tc>
        <w:tc>
          <w:tcPr>
            <w:tcW w:w="1811" w:type="dxa"/>
          </w:tcPr>
          <w:p w14:paraId="1ECF0D9F" w14:textId="77777777" w:rsidR="009E74AB" w:rsidRDefault="009E74AB" w:rsidP="00A91B96">
            <w:pPr>
              <w:pStyle w:val="Tabletext0"/>
            </w:pPr>
          </w:p>
        </w:tc>
        <w:tc>
          <w:tcPr>
            <w:tcW w:w="4194" w:type="dxa"/>
          </w:tcPr>
          <w:p w14:paraId="084A4D47" w14:textId="77777777" w:rsidR="009E74AB" w:rsidRDefault="009E74AB" w:rsidP="00A91B96">
            <w:pPr>
              <w:pStyle w:val="Tabletext0"/>
            </w:pPr>
          </w:p>
        </w:tc>
      </w:tr>
      <w:tr w:rsidR="009E74AB" w14:paraId="27434C95" w14:textId="77777777" w:rsidTr="009E74AB">
        <w:tc>
          <w:tcPr>
            <w:tcW w:w="3001" w:type="dxa"/>
          </w:tcPr>
          <w:p w14:paraId="1BB487D0" w14:textId="77777777" w:rsidR="009E74AB" w:rsidRDefault="009E74AB" w:rsidP="00A91B96">
            <w:pPr>
              <w:pStyle w:val="Tabletext0"/>
            </w:pPr>
          </w:p>
        </w:tc>
        <w:tc>
          <w:tcPr>
            <w:tcW w:w="1811" w:type="dxa"/>
          </w:tcPr>
          <w:p w14:paraId="77CB0010" w14:textId="77777777" w:rsidR="009E74AB" w:rsidRDefault="009E74AB" w:rsidP="00A91B96">
            <w:pPr>
              <w:pStyle w:val="Tabletext0"/>
            </w:pPr>
          </w:p>
        </w:tc>
        <w:tc>
          <w:tcPr>
            <w:tcW w:w="4194" w:type="dxa"/>
          </w:tcPr>
          <w:p w14:paraId="41CE6D48" w14:textId="77777777" w:rsidR="009E74AB" w:rsidRDefault="009E74AB" w:rsidP="00A91B96">
            <w:pPr>
              <w:pStyle w:val="Tabletext0"/>
            </w:pPr>
          </w:p>
        </w:tc>
      </w:tr>
      <w:tr w:rsidR="009E74AB" w14:paraId="5B4364D1" w14:textId="77777777" w:rsidTr="009E74AB">
        <w:tc>
          <w:tcPr>
            <w:tcW w:w="3001" w:type="dxa"/>
          </w:tcPr>
          <w:p w14:paraId="09C76241" w14:textId="77777777" w:rsidR="009E74AB" w:rsidRDefault="009E74AB" w:rsidP="00A91B96">
            <w:pPr>
              <w:pStyle w:val="Tabletext0"/>
            </w:pPr>
          </w:p>
        </w:tc>
        <w:tc>
          <w:tcPr>
            <w:tcW w:w="1811" w:type="dxa"/>
          </w:tcPr>
          <w:p w14:paraId="41111655" w14:textId="77777777" w:rsidR="009E74AB" w:rsidRDefault="009E74AB" w:rsidP="00A91B96">
            <w:pPr>
              <w:pStyle w:val="Tabletext0"/>
            </w:pPr>
          </w:p>
        </w:tc>
        <w:tc>
          <w:tcPr>
            <w:tcW w:w="4194" w:type="dxa"/>
          </w:tcPr>
          <w:p w14:paraId="4792869F" w14:textId="77777777" w:rsidR="009E74AB" w:rsidRDefault="009E74AB" w:rsidP="00A91B96">
            <w:pPr>
              <w:pStyle w:val="Tabletext0"/>
            </w:pPr>
          </w:p>
        </w:tc>
      </w:tr>
    </w:tbl>
    <w:p w14:paraId="5F494154" w14:textId="185C1599" w:rsidR="009E74AB" w:rsidRDefault="009E74AB" w:rsidP="009E74AB">
      <w:pPr>
        <w:rPr>
          <w:color w:val="0000FF"/>
        </w:rPr>
      </w:pPr>
    </w:p>
    <w:p w14:paraId="1FB55F82" w14:textId="77777777" w:rsidR="009E74AB" w:rsidRDefault="009E74AB" w:rsidP="009E74AB">
      <w:pPr>
        <w:rPr>
          <w:color w:val="0000FF"/>
        </w:rPr>
      </w:pPr>
    </w:p>
    <w:p w14:paraId="59BCFFAD" w14:textId="77777777" w:rsidR="009E74AB" w:rsidRPr="00C85FE6" w:rsidRDefault="009E74AB" w:rsidP="009E74AB">
      <w:pPr>
        <w:rPr>
          <w:color w:val="0000FF"/>
        </w:rPr>
      </w:pPr>
    </w:p>
    <w:p w14:paraId="3094B47B" w14:textId="0ECF0908" w:rsidR="00DA4845" w:rsidRPr="009E74AB" w:rsidRDefault="00DA4845" w:rsidP="009E74AB"/>
    <w:sectPr w:rsidR="00DA4845" w:rsidRPr="009E74AB" w:rsidSect="00C62DCF">
      <w:headerReference w:type="default" r:id="rId14"/>
      <w:footerReference w:type="default" r:id="rId15"/>
      <w:pgSz w:w="11906" w:h="16838"/>
      <w:pgMar w:top="1843"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77E6036" w:rsidR="000E53A8" w:rsidRPr="000E53A8" w:rsidRDefault="000E53A8" w:rsidP="00CA0D2F">
            <w:pPr>
              <w:pStyle w:val="Footer"/>
              <w:spacing w:after="100" w:afterAutospacing="1"/>
              <w:rPr>
                <w:sz w:val="18"/>
                <w:szCs w:val="18"/>
              </w:rPr>
            </w:pPr>
            <w:r>
              <w:rPr>
                <w:noProof/>
                <w:sz w:val="18"/>
                <w:szCs w:val="18"/>
              </w:rPr>
              <mc:AlternateContent>
                <mc:Choice Requires="wps">
                  <w:drawing>
                    <wp:anchor distT="0" distB="0" distL="114300" distR="114300" simplePos="0" relativeHeight="251664384" behindDoc="0" locked="0" layoutInCell="1" allowOverlap="1" wp14:anchorId="667B9147" wp14:editId="78130DF5">
                      <wp:simplePos x="0" y="0"/>
                      <wp:positionH relativeFrom="column">
                        <wp:posOffset>-971951</wp:posOffset>
                      </wp:positionH>
                      <wp:positionV relativeFrom="paragraph">
                        <wp:posOffset>303548</wp:posOffset>
                      </wp:positionV>
                      <wp:extent cx="7705090" cy="474980"/>
                      <wp:effectExtent l="0" t="0" r="0" b="1270"/>
                      <wp:wrapNone/>
                      <wp:docPr id="9" name="Rectangle 9"/>
                      <wp:cNvGraphicFramePr/>
                      <a:graphic xmlns:a="http://schemas.openxmlformats.org/drawingml/2006/main">
                        <a:graphicData uri="http://schemas.microsoft.com/office/word/2010/wordprocessingShape">
                          <wps:wsp>
                            <wps:cNvSpPr/>
                            <wps:spPr>
                              <a:xfrm>
                                <a:off x="0" y="0"/>
                                <a:ext cx="7705090" cy="47498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A3085B" w14:textId="4557CFFC" w:rsidR="00AC3727" w:rsidRPr="006E080D" w:rsidRDefault="00AC3727" w:rsidP="006E080D">
                                  <w:pPr>
                                    <w:ind w:left="142"/>
                                    <w:rPr>
                                      <w:b/>
                                      <w:sz w:val="16"/>
                                      <w:szCs w:val="16"/>
                                    </w:rPr>
                                  </w:pPr>
                                  <w:r>
                                    <w:rPr>
                                      <w:b/>
                                      <w:sz w:val="16"/>
                                      <w:szCs w:val="16"/>
                                    </w:rPr>
                                    <w:t xml:space="preserve">                                 </w:t>
                                  </w:r>
                                  <w:r w:rsidRPr="006E080D">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76.55pt;margin-top:23.9pt;width:606.7pt;height:37.4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" fillcolor="#85be00 [3205]" stroked="f" strokeweight="2pt">
                      <v:textbox>
                        <w:txbxContent>
                          <w:p w14:paraId="2FA3085B" w14:textId="4557CFFC" w:rsidR="00AC3727" w:rsidRPr="006E080D" w:rsidRDefault="00AC3727" w:rsidP="006E080D">
                            <w:pPr>
                              <w:ind w:left="142"/>
                              <w:rPr>
                                <w:b/>
                                <w:sz w:val="16"/>
                                <w:szCs w:val="16"/>
                              </w:rPr>
                            </w:pPr>
                            <w:r>
                              <w:rPr>
                                <w:b/>
                                <w:sz w:val="16"/>
                                <w:szCs w:val="16"/>
                              </w:rPr>
                              <w:t xml:space="preserve">                                 </w:t>
                            </w:r>
                            <w:r w:rsidRPr="006E080D">
                              <w:rPr>
                                <w:b/>
                                <w:sz w:val="16"/>
                                <w:szCs w:val="16"/>
                              </w:rPr>
                              <w:t>Assessment support document</w:t>
                            </w:r>
                          </w:p>
                        </w:txbxContent>
                      </v:textbox>
                    </v:rect>
                  </w:pict>
                </mc:Fallback>
              </mc:AlternateContent>
            </w:r>
            <w:r w:rsidR="00AC3727">
              <w:rPr>
                <w:sz w:val="18"/>
                <w:szCs w:val="18"/>
              </w:rPr>
              <w:t>MPower108</w:t>
            </w:r>
            <w:r w:rsidR="00602CCD">
              <w:rPr>
                <w:sz w:val="18"/>
                <w:szCs w:val="18"/>
              </w:rPr>
              <w:t xml:space="preserve"> Project scope t</w:t>
            </w:r>
            <w:r w:rsidR="00AC3727">
              <w:rPr>
                <w:sz w:val="18"/>
                <w:szCs w:val="18"/>
              </w:rPr>
              <w:t>emplate</w:t>
            </w:r>
            <w:r w:rsidR="00B57D6D">
              <w:rPr>
                <w:sz w:val="18"/>
                <w:szCs w:val="18"/>
              </w:rPr>
              <w:tab/>
            </w:r>
            <w:r w:rsidR="00B57D6D">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496231"/>
    <w:multiLevelType w:val="hybridMultilevel"/>
    <w:tmpl w:val="5530A96C"/>
    <w:lvl w:ilvl="0" w:tplc="0C090001">
      <w:start w:val="1"/>
      <w:numFmt w:val="bullet"/>
      <w:lvlText w:val=""/>
      <w:lvlJc w:val="left"/>
      <w:pPr>
        <w:ind w:left="720" w:hanging="360"/>
      </w:pPr>
      <w:rPr>
        <w:rFonts w:ascii="Symbol" w:hAnsi="Symbo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589D5541"/>
    <w:multiLevelType w:val="hybridMultilevel"/>
    <w:tmpl w:val="9AA2B2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6"/>
  </w:num>
  <w:num w:numId="6">
    <w:abstractNumId w:val="10"/>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3"/>
  </w:num>
  <w:num w:numId="11">
    <w:abstractNumId w:val="18"/>
  </w:num>
  <w:num w:numId="12">
    <w:abstractNumId w:val="11"/>
  </w:num>
  <w:num w:numId="13">
    <w:abstractNumId w:val="9"/>
  </w:num>
  <w:num w:numId="14">
    <w:abstractNumId w:val="17"/>
  </w:num>
  <w:num w:numId="15">
    <w:abstractNumId w:val="6"/>
  </w:num>
  <w:num w:numId="16">
    <w:abstractNumId w:val="19"/>
  </w:num>
  <w:num w:numId="17">
    <w:abstractNumId w:val="12"/>
  </w:num>
  <w:num w:numId="18">
    <w:abstractNumId w:val="4"/>
  </w:num>
  <w:num w:numId="19">
    <w:abstractNumId w:val="14"/>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145D"/>
    <w:rsid w:val="001B43E4"/>
    <w:rsid w:val="001D22CD"/>
    <w:rsid w:val="001E1336"/>
    <w:rsid w:val="001E5ADA"/>
    <w:rsid w:val="00202196"/>
    <w:rsid w:val="002064C8"/>
    <w:rsid w:val="0022298E"/>
    <w:rsid w:val="002300A8"/>
    <w:rsid w:val="00232F16"/>
    <w:rsid w:val="00234AC2"/>
    <w:rsid w:val="002458AA"/>
    <w:rsid w:val="00245E47"/>
    <w:rsid w:val="00250F43"/>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2CCD"/>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80D"/>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04C2F"/>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0918"/>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E74AB"/>
    <w:rsid w:val="009F29E6"/>
    <w:rsid w:val="00A220EE"/>
    <w:rsid w:val="00A236A1"/>
    <w:rsid w:val="00A30062"/>
    <w:rsid w:val="00A51E59"/>
    <w:rsid w:val="00A65DC4"/>
    <w:rsid w:val="00A774CF"/>
    <w:rsid w:val="00A91B96"/>
    <w:rsid w:val="00AA7862"/>
    <w:rsid w:val="00AB52B6"/>
    <w:rsid w:val="00AC3727"/>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57D6D"/>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2DCF"/>
    <w:rsid w:val="00C655C5"/>
    <w:rsid w:val="00C66586"/>
    <w:rsid w:val="00C67567"/>
    <w:rsid w:val="00C67976"/>
    <w:rsid w:val="00C81C1C"/>
    <w:rsid w:val="00C87471"/>
    <w:rsid w:val="00CA0D2F"/>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92EBA"/>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3D59C2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F43"/>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10"/>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19"/>
    <w:qFormat/>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A91B96"/>
    <w:pPr>
      <w:spacing w:before="60" w:after="60"/>
    </w:pPr>
    <w:rPr>
      <w:color w:val="000000" w:themeColor="text1"/>
      <w:sz w:val="18"/>
      <w:szCs w:val="18"/>
    </w:rPr>
  </w:style>
  <w:style w:type="character" w:customStyle="1" w:styleId="TabletextChar">
    <w:name w:val="Table text Char"/>
    <w:basedOn w:val="DefaultParagraphFont"/>
    <w:link w:val="Tabletext0"/>
    <w:uiPriority w:val="5"/>
    <w:rsid w:val="00A91B96"/>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C62DC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62DC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8d123187-21fe-47d9-bb38-a24fa2382a13"/>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23712732-1a11-42b5-ab16-3cafd502a33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B123EEA1-D73A-4033-8BE9-F7A929517E77}"/>
</file>

<file path=customXml/itemProps4.xml><?xml version="1.0" encoding="utf-8"?>
<ds:datastoreItem xmlns:ds="http://schemas.openxmlformats.org/officeDocument/2006/customXml" ds:itemID="{29E6E92D-10D4-4E68-8129-D7C59E7C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88</TotalTime>
  <Pages>5</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Support Document</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Document</dc:title>
  <dc:subject/>
  <dc:creator>Jo King</dc:creator>
  <cp:keywords>BSBTWK501</cp:keywords>
  <dc:description/>
  <cp:lastModifiedBy>Sally Bush</cp:lastModifiedBy>
  <cp:revision>8</cp:revision>
  <dcterms:created xsi:type="dcterms:W3CDTF">2022-07-11T04:31:00Z</dcterms:created>
  <dcterms:modified xsi:type="dcterms:W3CDTF">2023-07-06T06:51:00Z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